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——春节景观布置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春节景观布置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一是根据上级部门相关要求，需要在春节期间进行景观布置，做好氛围营造工作。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一是按照要求在春节期间进行景观小品设置等氛围营造布置。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通过做春节期间景观布置工作，营造浓厚的节日氛围，增强干部群众的幸福感。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12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    万元（保留六位小数）</w:t>
      </w:r>
    </w:p>
    <w:tbl>
      <w:tblPr>
        <w:tblStyle w:val="5"/>
        <w:tblW w:w="14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858"/>
        <w:gridCol w:w="870"/>
        <w:gridCol w:w="1305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景观布置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98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577" w:left="112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847E14"/>
    <w:rsid w:val="017311EE"/>
    <w:rsid w:val="02F74BED"/>
    <w:rsid w:val="0304067F"/>
    <w:rsid w:val="04A90D5E"/>
    <w:rsid w:val="05EA6130"/>
    <w:rsid w:val="084A6CA8"/>
    <w:rsid w:val="0888678D"/>
    <w:rsid w:val="09697100"/>
    <w:rsid w:val="09D5642F"/>
    <w:rsid w:val="0A5D4D63"/>
    <w:rsid w:val="0B987394"/>
    <w:rsid w:val="0C0A68F6"/>
    <w:rsid w:val="0CBC3C5C"/>
    <w:rsid w:val="0D814CB6"/>
    <w:rsid w:val="0F730A14"/>
    <w:rsid w:val="0FBA585B"/>
    <w:rsid w:val="111B6FD1"/>
    <w:rsid w:val="11612713"/>
    <w:rsid w:val="11A41F66"/>
    <w:rsid w:val="13F73D10"/>
    <w:rsid w:val="147A4E10"/>
    <w:rsid w:val="151627A4"/>
    <w:rsid w:val="17452D25"/>
    <w:rsid w:val="17A35B33"/>
    <w:rsid w:val="17D426A8"/>
    <w:rsid w:val="17F23C73"/>
    <w:rsid w:val="19EF0419"/>
    <w:rsid w:val="1B6D1F0E"/>
    <w:rsid w:val="1E841110"/>
    <w:rsid w:val="1F746526"/>
    <w:rsid w:val="200604DC"/>
    <w:rsid w:val="213657BF"/>
    <w:rsid w:val="24DC3E0A"/>
    <w:rsid w:val="26315635"/>
    <w:rsid w:val="273B4C35"/>
    <w:rsid w:val="27952CFE"/>
    <w:rsid w:val="28AC5D49"/>
    <w:rsid w:val="29CC3C22"/>
    <w:rsid w:val="2A7740BB"/>
    <w:rsid w:val="2BA22524"/>
    <w:rsid w:val="2C187F64"/>
    <w:rsid w:val="2C8320DA"/>
    <w:rsid w:val="2CEA2CD8"/>
    <w:rsid w:val="2D4B28DF"/>
    <w:rsid w:val="2E280A31"/>
    <w:rsid w:val="2EB06C16"/>
    <w:rsid w:val="2F1034C5"/>
    <w:rsid w:val="2F471EE1"/>
    <w:rsid w:val="2FD56706"/>
    <w:rsid w:val="308113CB"/>
    <w:rsid w:val="317119AA"/>
    <w:rsid w:val="3282506A"/>
    <w:rsid w:val="32C259B5"/>
    <w:rsid w:val="3358764C"/>
    <w:rsid w:val="33EC7B9C"/>
    <w:rsid w:val="34B53ED7"/>
    <w:rsid w:val="36DA56AC"/>
    <w:rsid w:val="375C2CDF"/>
    <w:rsid w:val="38AA696C"/>
    <w:rsid w:val="3A107FD3"/>
    <w:rsid w:val="3A874A9B"/>
    <w:rsid w:val="3ABB349A"/>
    <w:rsid w:val="3EE01BB7"/>
    <w:rsid w:val="40A667E1"/>
    <w:rsid w:val="41173267"/>
    <w:rsid w:val="41F96BE0"/>
    <w:rsid w:val="42492E4D"/>
    <w:rsid w:val="42757194"/>
    <w:rsid w:val="42BB4372"/>
    <w:rsid w:val="42BB570A"/>
    <w:rsid w:val="456561ED"/>
    <w:rsid w:val="45CD5F6C"/>
    <w:rsid w:val="45DE5CE0"/>
    <w:rsid w:val="471F7B78"/>
    <w:rsid w:val="48243B68"/>
    <w:rsid w:val="48A22238"/>
    <w:rsid w:val="48EF0147"/>
    <w:rsid w:val="4A5C4A8C"/>
    <w:rsid w:val="4AE22767"/>
    <w:rsid w:val="4B44249C"/>
    <w:rsid w:val="4B5A112C"/>
    <w:rsid w:val="4B5E7B32"/>
    <w:rsid w:val="4C5216C4"/>
    <w:rsid w:val="4D7814A6"/>
    <w:rsid w:val="4D8B26C5"/>
    <w:rsid w:val="4E7B1FCD"/>
    <w:rsid w:val="4F791EF0"/>
    <w:rsid w:val="4F815F87"/>
    <w:rsid w:val="50A770DF"/>
    <w:rsid w:val="50F70CE1"/>
    <w:rsid w:val="51C32D2F"/>
    <w:rsid w:val="51DB1A90"/>
    <w:rsid w:val="525875A7"/>
    <w:rsid w:val="53381997"/>
    <w:rsid w:val="545C0475"/>
    <w:rsid w:val="57D342A4"/>
    <w:rsid w:val="589D71F0"/>
    <w:rsid w:val="58D377F5"/>
    <w:rsid w:val="59467262"/>
    <w:rsid w:val="5B365306"/>
    <w:rsid w:val="5B761E9C"/>
    <w:rsid w:val="5BA03282"/>
    <w:rsid w:val="5C1075D7"/>
    <w:rsid w:val="5D4A5A6C"/>
    <w:rsid w:val="5DCA6E6D"/>
    <w:rsid w:val="5EFB7FF4"/>
    <w:rsid w:val="5F214EA0"/>
    <w:rsid w:val="60A66321"/>
    <w:rsid w:val="60D300EA"/>
    <w:rsid w:val="61725956"/>
    <w:rsid w:val="618F3728"/>
    <w:rsid w:val="61C36815"/>
    <w:rsid w:val="651C2939"/>
    <w:rsid w:val="651F6720"/>
    <w:rsid w:val="652006F9"/>
    <w:rsid w:val="66425210"/>
    <w:rsid w:val="6700318D"/>
    <w:rsid w:val="67DA0E5D"/>
    <w:rsid w:val="6A0A3C9C"/>
    <w:rsid w:val="6AC769BB"/>
    <w:rsid w:val="6AFC0F74"/>
    <w:rsid w:val="6D535020"/>
    <w:rsid w:val="6F681132"/>
    <w:rsid w:val="6FD06C0F"/>
    <w:rsid w:val="70726F06"/>
    <w:rsid w:val="727E1565"/>
    <w:rsid w:val="72B77753"/>
    <w:rsid w:val="73231CF3"/>
    <w:rsid w:val="73A070BE"/>
    <w:rsid w:val="752B4646"/>
    <w:rsid w:val="76466098"/>
    <w:rsid w:val="777B6C8F"/>
    <w:rsid w:val="77FE2783"/>
    <w:rsid w:val="782A7532"/>
    <w:rsid w:val="78442F9B"/>
    <w:rsid w:val="78B75196"/>
    <w:rsid w:val="78D44148"/>
    <w:rsid w:val="78D51346"/>
    <w:rsid w:val="796849BB"/>
    <w:rsid w:val="7A005E33"/>
    <w:rsid w:val="7ABF29EE"/>
    <w:rsid w:val="7B207590"/>
    <w:rsid w:val="7C8D7F4E"/>
    <w:rsid w:val="7CE21F1D"/>
    <w:rsid w:val="7D8234F7"/>
    <w:rsid w:val="7D921593"/>
    <w:rsid w:val="7E682436"/>
    <w:rsid w:val="7E9A65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2018-09-27T09:39:00Z</cp:lastPrinted>
  <dcterms:modified xsi:type="dcterms:W3CDTF">2024-09-14T08:36:38Z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